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A9192" w14:textId="77777777" w:rsidR="002935CF" w:rsidRDefault="002935CF" w:rsidP="00293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CROSBY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613F8E3D" w14:textId="77777777" w:rsidR="002935CF" w:rsidRDefault="002935CF" w:rsidP="00293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Grocer. </w:t>
      </w:r>
    </w:p>
    <w:p w14:paraId="5E40B232" w14:textId="77777777" w:rsidR="002935CF" w:rsidRDefault="002935CF" w:rsidP="002935CF">
      <w:pPr>
        <w:pStyle w:val="NoSpacing"/>
        <w:rPr>
          <w:rFonts w:cs="Times New Roman"/>
          <w:szCs w:val="24"/>
        </w:rPr>
      </w:pPr>
    </w:p>
    <w:p w14:paraId="7301018D" w14:textId="77777777" w:rsidR="002935CF" w:rsidRDefault="002935CF" w:rsidP="002935CF">
      <w:pPr>
        <w:pStyle w:val="NoSpacing"/>
        <w:rPr>
          <w:rFonts w:cs="Times New Roman"/>
          <w:szCs w:val="24"/>
        </w:rPr>
      </w:pPr>
    </w:p>
    <w:p w14:paraId="08A572D1" w14:textId="77777777" w:rsidR="002935CF" w:rsidRDefault="002935CF" w:rsidP="00293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Jun.1466</w:t>
      </w:r>
      <w:r>
        <w:rPr>
          <w:rFonts w:cs="Times New Roman"/>
          <w:szCs w:val="24"/>
        </w:rPr>
        <w:tab/>
        <w:t>He was one of those to whom Ralph Walker of London, grocer(q.v.),</w:t>
      </w:r>
    </w:p>
    <w:p w14:paraId="4E326151" w14:textId="77777777" w:rsidR="002935CF" w:rsidRDefault="002935CF" w:rsidP="00293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7DCC2C66" w14:textId="77777777" w:rsidR="002935CF" w:rsidRDefault="002935CF" w:rsidP="00293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(C.C.R. 1461-68 p.364)</w:t>
      </w:r>
    </w:p>
    <w:p w14:paraId="1CD04C4D" w14:textId="77777777" w:rsidR="002935CF" w:rsidRDefault="002935CF" w:rsidP="002935CF">
      <w:pPr>
        <w:pStyle w:val="NoSpacing"/>
        <w:rPr>
          <w:rFonts w:cs="Times New Roman"/>
          <w:szCs w:val="24"/>
        </w:rPr>
      </w:pPr>
    </w:p>
    <w:p w14:paraId="7E0BFA90" w14:textId="77777777" w:rsidR="002935CF" w:rsidRDefault="002935CF" w:rsidP="002935CF">
      <w:pPr>
        <w:pStyle w:val="NoSpacing"/>
        <w:rPr>
          <w:rFonts w:cs="Times New Roman"/>
          <w:szCs w:val="24"/>
        </w:rPr>
      </w:pPr>
    </w:p>
    <w:p w14:paraId="2C98694A" w14:textId="77777777" w:rsidR="002935CF" w:rsidRDefault="002935CF" w:rsidP="002935C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August 2023</w:t>
      </w:r>
    </w:p>
    <w:p w14:paraId="1652027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1CB2D" w14:textId="77777777" w:rsidR="002935CF" w:rsidRDefault="002935CF" w:rsidP="009139A6">
      <w:r>
        <w:separator/>
      </w:r>
    </w:p>
  </w:endnote>
  <w:endnote w:type="continuationSeparator" w:id="0">
    <w:p w14:paraId="290E1267" w14:textId="77777777" w:rsidR="002935CF" w:rsidRDefault="002935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1B9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85B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5BB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4D130" w14:textId="77777777" w:rsidR="002935CF" w:rsidRDefault="002935CF" w:rsidP="009139A6">
      <w:r>
        <w:separator/>
      </w:r>
    </w:p>
  </w:footnote>
  <w:footnote w:type="continuationSeparator" w:id="0">
    <w:p w14:paraId="403BE5A2" w14:textId="77777777" w:rsidR="002935CF" w:rsidRDefault="002935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E70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EA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FA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5CF"/>
    <w:rsid w:val="000666E0"/>
    <w:rsid w:val="002510B7"/>
    <w:rsid w:val="002935C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9A2A8"/>
  <w15:chartTrackingRefBased/>
  <w15:docId w15:val="{6D6304A4-3474-4953-96A6-9BABAB7D7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2023-08-08T21:16:00Z</dcterms:created>
  <dcterms:modified xsi:type="dcterms:W3CDTF">2023-08-08T21:20:00Z</dcterms:modified>
</cp:coreProperties>
</file>